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B54FB" w14:textId="77777777" w:rsidR="00DA63AE" w:rsidRDefault="00DA63AE" w:rsidP="00DA63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MARKES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D18176D" w14:textId="77777777" w:rsidR="00DA63AE" w:rsidRDefault="00DA63AE" w:rsidP="00DA63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0476CEA" w14:textId="77777777" w:rsidR="00DA63AE" w:rsidRDefault="00DA63AE" w:rsidP="00DA63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F2A2F51" w14:textId="77777777" w:rsidR="00DA63AE" w:rsidRDefault="00DA63AE" w:rsidP="00DA63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Nabbe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appointed Searchers of ships in the port of Bristol and all adjacent ports and places.   (C.F.R. 1405-13 p.172)</w:t>
      </w:r>
    </w:p>
    <w:p w14:paraId="6065F5E3" w14:textId="77777777" w:rsidR="00DA63AE" w:rsidRDefault="00DA63AE" w:rsidP="00DA63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296FFE6" w14:textId="77777777" w:rsidR="00DA63AE" w:rsidRDefault="00DA63AE" w:rsidP="00DA63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5E3ECC1" w14:textId="77777777" w:rsidR="00DA63AE" w:rsidRDefault="00DA63AE" w:rsidP="00DA63A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2022</w:t>
      </w:r>
    </w:p>
    <w:p w14:paraId="010E02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9EE42" w14:textId="77777777" w:rsidR="00DA63AE" w:rsidRDefault="00DA63AE" w:rsidP="009139A6">
      <w:r>
        <w:separator/>
      </w:r>
    </w:p>
  </w:endnote>
  <w:endnote w:type="continuationSeparator" w:id="0">
    <w:p w14:paraId="0D941979" w14:textId="77777777" w:rsidR="00DA63AE" w:rsidRDefault="00DA63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B81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78B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EA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C0CE9" w14:textId="77777777" w:rsidR="00DA63AE" w:rsidRDefault="00DA63AE" w:rsidP="009139A6">
      <w:r>
        <w:separator/>
      </w:r>
    </w:p>
  </w:footnote>
  <w:footnote w:type="continuationSeparator" w:id="0">
    <w:p w14:paraId="526379CB" w14:textId="77777777" w:rsidR="00DA63AE" w:rsidRDefault="00DA63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55F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1AB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148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A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A63A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46C1E"/>
  <w15:chartTrackingRefBased/>
  <w15:docId w15:val="{1C24E1B2-9750-4745-970B-CB90461B8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3A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2023-10-10T12:56:00Z</dcterms:created>
  <dcterms:modified xsi:type="dcterms:W3CDTF">2023-10-10T12:56:00Z</dcterms:modified>
</cp:coreProperties>
</file>